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8C3" w:rsidRPr="0021423F" w:rsidRDefault="00D928C3" w:rsidP="00002C90">
      <w:pPr>
        <w:jc w:val="center"/>
        <w:rPr>
          <w:b/>
          <w:sz w:val="52"/>
          <w:szCs w:val="52"/>
        </w:rPr>
      </w:pPr>
      <w:r w:rsidRPr="0021423F">
        <w:rPr>
          <w:rFonts w:hint="eastAsia"/>
          <w:b/>
          <w:sz w:val="52"/>
          <w:szCs w:val="52"/>
        </w:rPr>
        <w:t>学会微笑</w:t>
      </w:r>
    </w:p>
    <w:p w:rsidR="00D928C3" w:rsidRPr="0021423F" w:rsidRDefault="00D928C3" w:rsidP="00002C90">
      <w:pPr>
        <w:jc w:val="center"/>
        <w:rPr>
          <w:b/>
          <w:sz w:val="44"/>
          <w:szCs w:val="44"/>
        </w:rPr>
      </w:pPr>
      <w:r w:rsidRPr="0021423F">
        <w:rPr>
          <w:rFonts w:hint="eastAsia"/>
          <w:b/>
          <w:sz w:val="44"/>
          <w:szCs w:val="44"/>
        </w:rPr>
        <w:t>笑一笑</w:t>
      </w:r>
      <w:r w:rsidRPr="0021423F">
        <w:rPr>
          <w:b/>
          <w:sz w:val="44"/>
          <w:szCs w:val="44"/>
        </w:rPr>
        <w:t xml:space="preserve">  </w:t>
      </w:r>
      <w:r>
        <w:rPr>
          <w:b/>
          <w:sz w:val="44"/>
          <w:szCs w:val="44"/>
        </w:rPr>
        <w:t xml:space="preserve">  </w:t>
      </w:r>
      <w:r w:rsidRPr="0021423F">
        <w:rPr>
          <w:rFonts w:hint="eastAsia"/>
          <w:b/>
          <w:sz w:val="44"/>
          <w:szCs w:val="44"/>
        </w:rPr>
        <w:t>十年少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如何笑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有门道</w:t>
      </w:r>
    </w:p>
    <w:p w:rsidR="00D928C3" w:rsidRPr="0021423F" w:rsidRDefault="00D928C3" w:rsidP="00002C90">
      <w:pPr>
        <w:jc w:val="center"/>
        <w:rPr>
          <w:b/>
          <w:sz w:val="44"/>
          <w:szCs w:val="44"/>
        </w:rPr>
      </w:pPr>
      <w:r w:rsidRPr="0021423F">
        <w:rPr>
          <w:rFonts w:hint="eastAsia"/>
          <w:b/>
          <w:sz w:val="44"/>
          <w:szCs w:val="44"/>
        </w:rPr>
        <w:t>见面时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带微笑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由内心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表友好</w:t>
      </w:r>
    </w:p>
    <w:p w:rsidR="00D928C3" w:rsidRPr="0021423F" w:rsidRDefault="00D928C3" w:rsidP="00002C90">
      <w:pPr>
        <w:jc w:val="center"/>
        <w:rPr>
          <w:b/>
          <w:sz w:val="44"/>
          <w:szCs w:val="44"/>
        </w:rPr>
      </w:pPr>
      <w:r w:rsidRPr="0021423F">
        <w:rPr>
          <w:rFonts w:hint="eastAsia"/>
          <w:b/>
          <w:sz w:val="44"/>
          <w:szCs w:val="44"/>
        </w:rPr>
        <w:t>大场合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不乱笑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安静时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别大笑</w:t>
      </w:r>
      <w:bookmarkStart w:id="0" w:name="_GoBack"/>
      <w:bookmarkEnd w:id="0"/>
    </w:p>
    <w:p w:rsidR="00D928C3" w:rsidRPr="0021423F" w:rsidRDefault="00D928C3" w:rsidP="00002C90">
      <w:pPr>
        <w:jc w:val="center"/>
        <w:rPr>
          <w:b/>
          <w:sz w:val="44"/>
          <w:szCs w:val="44"/>
        </w:rPr>
      </w:pPr>
      <w:r w:rsidRPr="0021423F">
        <w:rPr>
          <w:rFonts w:hint="eastAsia"/>
          <w:b/>
          <w:sz w:val="44"/>
          <w:szCs w:val="44"/>
        </w:rPr>
        <w:t>内心喜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抿嘴笑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高兴时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哈哈笑</w:t>
      </w:r>
    </w:p>
    <w:p w:rsidR="00D928C3" w:rsidRPr="0021423F" w:rsidRDefault="00D928C3" w:rsidP="00002C90">
      <w:pPr>
        <w:jc w:val="center"/>
        <w:rPr>
          <w:b/>
          <w:sz w:val="44"/>
          <w:szCs w:val="44"/>
        </w:rPr>
      </w:pPr>
      <w:r w:rsidRPr="0021423F">
        <w:rPr>
          <w:rFonts w:hint="eastAsia"/>
          <w:b/>
          <w:sz w:val="44"/>
          <w:szCs w:val="44"/>
        </w:rPr>
        <w:t>悲伤时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坚强笑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欢庆时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尽情笑</w:t>
      </w:r>
    </w:p>
    <w:p w:rsidR="00D928C3" w:rsidRPr="0021423F" w:rsidRDefault="00D928C3" w:rsidP="00002C90">
      <w:pPr>
        <w:jc w:val="center"/>
        <w:rPr>
          <w:b/>
          <w:sz w:val="44"/>
          <w:szCs w:val="44"/>
        </w:rPr>
      </w:pPr>
      <w:r w:rsidRPr="0021423F">
        <w:rPr>
          <w:rFonts w:hint="eastAsia"/>
          <w:b/>
          <w:sz w:val="44"/>
          <w:szCs w:val="44"/>
        </w:rPr>
        <w:t>忘我时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别傻笑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人落后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莫讥笑</w:t>
      </w:r>
    </w:p>
    <w:p w:rsidR="00D928C3" w:rsidRPr="0021423F" w:rsidRDefault="00D928C3" w:rsidP="00002C90">
      <w:pPr>
        <w:jc w:val="center"/>
        <w:rPr>
          <w:b/>
          <w:sz w:val="44"/>
          <w:szCs w:val="44"/>
        </w:rPr>
      </w:pPr>
      <w:r w:rsidRPr="0021423F">
        <w:rPr>
          <w:rFonts w:hint="eastAsia"/>
          <w:b/>
          <w:sz w:val="44"/>
          <w:szCs w:val="44"/>
        </w:rPr>
        <w:t>人有难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别暗笑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有意见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不冷笑</w:t>
      </w:r>
    </w:p>
    <w:p w:rsidR="00D928C3" w:rsidRPr="0021423F" w:rsidRDefault="00D928C3" w:rsidP="00002C90">
      <w:pPr>
        <w:jc w:val="center"/>
        <w:rPr>
          <w:b/>
          <w:sz w:val="44"/>
          <w:szCs w:val="44"/>
        </w:rPr>
      </w:pPr>
      <w:r w:rsidRPr="0021423F">
        <w:rPr>
          <w:rFonts w:hint="eastAsia"/>
          <w:b/>
          <w:sz w:val="44"/>
          <w:szCs w:val="44"/>
        </w:rPr>
        <w:t>学习紧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自我调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朗声笑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丢烦恼</w:t>
      </w:r>
    </w:p>
    <w:p w:rsidR="00D928C3" w:rsidRPr="0021423F" w:rsidRDefault="00D928C3" w:rsidP="00002C90">
      <w:pPr>
        <w:jc w:val="center"/>
        <w:rPr>
          <w:b/>
          <w:sz w:val="44"/>
          <w:szCs w:val="44"/>
        </w:rPr>
      </w:pPr>
      <w:r w:rsidRPr="0021423F">
        <w:rPr>
          <w:rFonts w:hint="eastAsia"/>
          <w:b/>
          <w:sz w:val="44"/>
          <w:szCs w:val="44"/>
        </w:rPr>
        <w:t>有委屈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别急躁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善意笑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矛盾消</w:t>
      </w:r>
    </w:p>
    <w:p w:rsidR="00D928C3" w:rsidRPr="0021423F" w:rsidRDefault="00D928C3" w:rsidP="00002C90">
      <w:pPr>
        <w:jc w:val="center"/>
        <w:rPr>
          <w:b/>
          <w:sz w:val="44"/>
          <w:szCs w:val="44"/>
        </w:rPr>
      </w:pPr>
      <w:r w:rsidRPr="0021423F">
        <w:rPr>
          <w:rFonts w:hint="eastAsia"/>
          <w:b/>
          <w:sz w:val="44"/>
          <w:szCs w:val="44"/>
        </w:rPr>
        <w:t>遇争执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别倔强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退一步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又何妨</w:t>
      </w:r>
    </w:p>
    <w:p w:rsidR="00D928C3" w:rsidRPr="0021423F" w:rsidRDefault="00D928C3" w:rsidP="00002C90">
      <w:pPr>
        <w:jc w:val="center"/>
        <w:rPr>
          <w:b/>
          <w:sz w:val="44"/>
          <w:szCs w:val="44"/>
        </w:rPr>
      </w:pPr>
      <w:r w:rsidRPr="0021423F">
        <w:rPr>
          <w:rFonts w:hint="eastAsia"/>
          <w:b/>
          <w:sz w:val="44"/>
          <w:szCs w:val="44"/>
        </w:rPr>
        <w:t>和人处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要大方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太计较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感情伤</w:t>
      </w:r>
    </w:p>
    <w:p w:rsidR="00D928C3" w:rsidRPr="0021423F" w:rsidRDefault="00D928C3" w:rsidP="00002C90">
      <w:pPr>
        <w:jc w:val="center"/>
        <w:rPr>
          <w:b/>
          <w:sz w:val="44"/>
          <w:szCs w:val="44"/>
        </w:rPr>
      </w:pPr>
      <w:r w:rsidRPr="0021423F">
        <w:rPr>
          <w:rFonts w:hint="eastAsia"/>
          <w:b/>
          <w:sz w:val="44"/>
          <w:szCs w:val="44"/>
        </w:rPr>
        <w:t>观演出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别吵闹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看比赛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不滋扰</w:t>
      </w:r>
    </w:p>
    <w:p w:rsidR="00D928C3" w:rsidRPr="0021423F" w:rsidRDefault="00D928C3" w:rsidP="00002C90">
      <w:pPr>
        <w:jc w:val="center"/>
        <w:rPr>
          <w:b/>
          <w:sz w:val="44"/>
          <w:szCs w:val="44"/>
        </w:rPr>
      </w:pPr>
      <w:r w:rsidRPr="0021423F">
        <w:rPr>
          <w:rFonts w:hint="eastAsia"/>
          <w:b/>
          <w:sz w:val="44"/>
          <w:szCs w:val="44"/>
        </w:rPr>
        <w:t>乘公交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不逃票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让座位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面含笑</w:t>
      </w:r>
    </w:p>
    <w:p w:rsidR="00D928C3" w:rsidRPr="0021423F" w:rsidRDefault="00D928C3" w:rsidP="00002C90">
      <w:pPr>
        <w:jc w:val="center"/>
        <w:rPr>
          <w:b/>
          <w:sz w:val="44"/>
          <w:szCs w:val="44"/>
        </w:rPr>
      </w:pPr>
      <w:r w:rsidRPr="0021423F">
        <w:rPr>
          <w:rFonts w:hint="eastAsia"/>
          <w:b/>
          <w:sz w:val="44"/>
          <w:szCs w:val="44"/>
        </w:rPr>
        <w:t>客人到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咪咪笑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接待时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懂礼貌</w:t>
      </w:r>
    </w:p>
    <w:p w:rsidR="00D928C3" w:rsidRPr="0021423F" w:rsidRDefault="00D928C3" w:rsidP="00002C90">
      <w:pPr>
        <w:jc w:val="center"/>
        <w:rPr>
          <w:b/>
          <w:sz w:val="44"/>
          <w:szCs w:val="44"/>
        </w:rPr>
      </w:pPr>
      <w:r w:rsidRPr="0021423F">
        <w:rPr>
          <w:rFonts w:hint="eastAsia"/>
          <w:b/>
          <w:sz w:val="44"/>
          <w:szCs w:val="44"/>
        </w:rPr>
        <w:t>尊父母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爱幼老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病残孕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多关照</w:t>
      </w:r>
    </w:p>
    <w:p w:rsidR="00D928C3" w:rsidRPr="0021423F" w:rsidRDefault="00D928C3" w:rsidP="00002C90">
      <w:pPr>
        <w:jc w:val="center"/>
        <w:rPr>
          <w:b/>
          <w:sz w:val="44"/>
          <w:szCs w:val="44"/>
        </w:rPr>
      </w:pPr>
      <w:r w:rsidRPr="0021423F">
        <w:rPr>
          <w:rFonts w:hint="eastAsia"/>
          <w:b/>
          <w:sz w:val="44"/>
          <w:szCs w:val="44"/>
        </w:rPr>
        <w:t>名利前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不争吵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淡然笑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组织高</w:t>
      </w:r>
    </w:p>
    <w:p w:rsidR="00D928C3" w:rsidRPr="0021423F" w:rsidRDefault="00D928C3" w:rsidP="00002C90">
      <w:pPr>
        <w:jc w:val="center"/>
        <w:rPr>
          <w:b/>
          <w:sz w:val="44"/>
          <w:szCs w:val="44"/>
        </w:rPr>
      </w:pPr>
      <w:r w:rsidRPr="0021423F">
        <w:rPr>
          <w:rFonts w:hint="eastAsia"/>
          <w:b/>
          <w:sz w:val="44"/>
          <w:szCs w:val="44"/>
        </w:rPr>
        <w:t>爱学习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勤为上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写作业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有质量</w:t>
      </w:r>
    </w:p>
    <w:p w:rsidR="00D928C3" w:rsidRPr="0021423F" w:rsidRDefault="00D928C3" w:rsidP="00002C90">
      <w:pPr>
        <w:jc w:val="center"/>
        <w:rPr>
          <w:b/>
          <w:sz w:val="44"/>
          <w:szCs w:val="44"/>
        </w:rPr>
      </w:pPr>
      <w:r w:rsidRPr="0021423F">
        <w:rPr>
          <w:rFonts w:hint="eastAsia"/>
          <w:b/>
          <w:sz w:val="44"/>
          <w:szCs w:val="44"/>
        </w:rPr>
        <w:t>不抄袭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不凃杠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及时交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不拖堂</w:t>
      </w:r>
    </w:p>
    <w:p w:rsidR="00D928C3" w:rsidRPr="0021423F" w:rsidRDefault="00D928C3" w:rsidP="00002C90">
      <w:pPr>
        <w:jc w:val="center"/>
        <w:rPr>
          <w:b/>
          <w:sz w:val="44"/>
          <w:szCs w:val="44"/>
        </w:rPr>
      </w:pPr>
      <w:r w:rsidRPr="0021423F">
        <w:rPr>
          <w:rFonts w:hint="eastAsia"/>
          <w:b/>
          <w:sz w:val="44"/>
          <w:szCs w:val="44"/>
        </w:rPr>
        <w:t>考试时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别紧张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不作弊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守规章</w:t>
      </w:r>
    </w:p>
    <w:p w:rsidR="00D928C3" w:rsidRPr="0021423F" w:rsidRDefault="00D928C3" w:rsidP="00002C90">
      <w:pPr>
        <w:jc w:val="center"/>
        <w:rPr>
          <w:b/>
          <w:sz w:val="44"/>
          <w:szCs w:val="44"/>
        </w:rPr>
      </w:pPr>
      <w:r w:rsidRPr="0021423F">
        <w:rPr>
          <w:rFonts w:hint="eastAsia"/>
          <w:b/>
          <w:sz w:val="44"/>
          <w:szCs w:val="44"/>
        </w:rPr>
        <w:t>知识丰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本领强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为祖国</w:t>
      </w:r>
      <w:r w:rsidRPr="0021423F">
        <w:rPr>
          <w:b/>
          <w:sz w:val="44"/>
          <w:szCs w:val="44"/>
        </w:rPr>
        <w:t xml:space="preserve">    </w:t>
      </w:r>
      <w:r w:rsidRPr="0021423F">
        <w:rPr>
          <w:rFonts w:hint="eastAsia"/>
          <w:b/>
          <w:sz w:val="44"/>
          <w:szCs w:val="44"/>
        </w:rPr>
        <w:t>争荣光</w:t>
      </w:r>
    </w:p>
    <w:sectPr w:rsidR="00D928C3" w:rsidRPr="0021423F" w:rsidSect="00B71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2C90"/>
    <w:rsid w:val="00002C90"/>
    <w:rsid w:val="0021423F"/>
    <w:rsid w:val="006F3D40"/>
    <w:rsid w:val="00B71944"/>
    <w:rsid w:val="00B9149E"/>
    <w:rsid w:val="00D92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94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75</Words>
  <Characters>430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yyh0121</dc:creator>
  <cp:keywords/>
  <dc:description/>
  <cp:lastModifiedBy>X</cp:lastModifiedBy>
  <cp:revision>2</cp:revision>
  <dcterms:created xsi:type="dcterms:W3CDTF">2015-03-16T14:03:00Z</dcterms:created>
  <dcterms:modified xsi:type="dcterms:W3CDTF">2015-03-18T05:27:00Z</dcterms:modified>
</cp:coreProperties>
</file>